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RYCHARD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82A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21-137)</w:t>
      </w:r>
    </w:p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75D57" w:rsidRDefault="00275D57" w:rsidP="00275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  <w:bookmarkStart w:id="0" w:name="_GoBack"/>
      <w:bookmarkEnd w:id="0"/>
    </w:p>
    <w:sectPr w:rsidR="00DD5B8A" w:rsidRPr="00275D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D57" w:rsidRDefault="00275D57" w:rsidP="00564E3C">
      <w:pPr>
        <w:spacing w:after="0" w:line="240" w:lineRule="auto"/>
      </w:pPr>
      <w:r>
        <w:separator/>
      </w:r>
    </w:p>
  </w:endnote>
  <w:endnote w:type="continuationSeparator" w:id="0">
    <w:p w:rsidR="00275D57" w:rsidRDefault="00275D5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5D57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D57" w:rsidRDefault="00275D57" w:rsidP="00564E3C">
      <w:pPr>
        <w:spacing w:after="0" w:line="240" w:lineRule="auto"/>
      </w:pPr>
      <w:r>
        <w:separator/>
      </w:r>
    </w:p>
  </w:footnote>
  <w:footnote w:type="continuationSeparator" w:id="0">
    <w:p w:rsidR="00275D57" w:rsidRDefault="00275D5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D57"/>
    <w:rsid w:val="00275D5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0AE98"/>
  <w15:chartTrackingRefBased/>
  <w15:docId w15:val="{E67D1D59-C0A2-45EC-9FED-F5F871F1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75D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2015-12-10T21:19:00Z</dcterms:created>
  <dcterms:modified xsi:type="dcterms:W3CDTF">2015-12-10T21:20:00Z</dcterms:modified>
</cp:coreProperties>
</file>